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3E172" w14:textId="3FDA7F43" w:rsidR="006B2F86" w:rsidRDefault="002E3E43" w:rsidP="00E71FC3">
      <w:pPr>
        <w:pStyle w:val="NoSpacing"/>
      </w:pPr>
      <w:r>
        <w:rPr>
          <w:u w:val="single"/>
        </w:rPr>
        <w:t>Eleanora LATON</w:t>
      </w:r>
      <w:r>
        <w:t xml:space="preserve">   </w:t>
      </w:r>
      <w:proofErr w:type="gramStart"/>
      <w:r>
        <w:t xml:space="preserve">   (</w:t>
      </w:r>
      <w:proofErr w:type="gramEnd"/>
      <w:r>
        <w:t>d.1502-3)</w:t>
      </w:r>
    </w:p>
    <w:p w14:paraId="3C510FB9" w14:textId="2FC7F76B" w:rsidR="002E3E43" w:rsidRDefault="002E3E43" w:rsidP="00E71FC3">
      <w:pPr>
        <w:pStyle w:val="NoSpacing"/>
      </w:pPr>
      <w:r>
        <w:t>Widow.</w:t>
      </w:r>
    </w:p>
    <w:p w14:paraId="256B8450" w14:textId="28BFACA2" w:rsidR="002E3E43" w:rsidRDefault="002E3E43" w:rsidP="00E71FC3">
      <w:pPr>
        <w:pStyle w:val="NoSpacing"/>
      </w:pPr>
    </w:p>
    <w:p w14:paraId="5C4E85D6" w14:textId="4B714B6B" w:rsidR="002E3E43" w:rsidRDefault="002E3E43" w:rsidP="00E71FC3">
      <w:pPr>
        <w:pStyle w:val="NoSpacing"/>
      </w:pPr>
    </w:p>
    <w:p w14:paraId="54671831" w14:textId="29F5DAB0" w:rsidR="002E3E43" w:rsidRDefault="002E3E43" w:rsidP="00E71FC3">
      <w:pPr>
        <w:pStyle w:val="NoSpacing"/>
      </w:pPr>
      <w:r>
        <w:t>= Robert.   (W.Y.R. p.102)</w:t>
      </w:r>
    </w:p>
    <w:p w14:paraId="57D3609C" w14:textId="632E363C" w:rsidR="002E3E43" w:rsidRDefault="002E3E43" w:rsidP="00E71FC3">
      <w:pPr>
        <w:pStyle w:val="NoSpacing"/>
      </w:pPr>
    </w:p>
    <w:p w14:paraId="7EE37568" w14:textId="771C2046" w:rsidR="002E3E43" w:rsidRDefault="002E3E43" w:rsidP="00E71FC3">
      <w:pPr>
        <w:pStyle w:val="NoSpacing"/>
      </w:pPr>
    </w:p>
    <w:p w14:paraId="0D0F0343" w14:textId="5CAE749F" w:rsidR="002E3E43" w:rsidRDefault="002E3E43" w:rsidP="00E71FC3">
      <w:pPr>
        <w:pStyle w:val="NoSpacing"/>
      </w:pPr>
      <w:r>
        <w:t>24 Jul.1502</w:t>
      </w:r>
      <w:r>
        <w:tab/>
        <w:t>She made her Will.   (ibid.)</w:t>
      </w:r>
    </w:p>
    <w:p w14:paraId="2BBCCFE1" w14:textId="03F8BB01" w:rsidR="002E3E43" w:rsidRDefault="002E3E43" w:rsidP="00E71FC3">
      <w:pPr>
        <w:pStyle w:val="NoSpacing"/>
      </w:pPr>
      <w:r>
        <w:t>22 May1503</w:t>
      </w:r>
      <w:r>
        <w:tab/>
        <w:t>Probate of her Will.   (ibid.)</w:t>
      </w:r>
    </w:p>
    <w:p w14:paraId="782AB55B" w14:textId="197C5368" w:rsidR="002E3E43" w:rsidRDefault="002E3E43" w:rsidP="00E71FC3">
      <w:pPr>
        <w:pStyle w:val="NoSpacing"/>
      </w:pPr>
    </w:p>
    <w:p w14:paraId="51986D42" w14:textId="5FA46AD2" w:rsidR="002E3E43" w:rsidRDefault="002E3E43" w:rsidP="00E71FC3">
      <w:pPr>
        <w:pStyle w:val="NoSpacing"/>
      </w:pPr>
    </w:p>
    <w:p w14:paraId="41A2DF11" w14:textId="3DA86245" w:rsidR="002E3E43" w:rsidRPr="002E3E43" w:rsidRDefault="002E3E43" w:rsidP="00E71FC3">
      <w:pPr>
        <w:pStyle w:val="NoSpacing"/>
      </w:pPr>
      <w:r>
        <w:t>30 June 2019</w:t>
      </w:r>
      <w:bookmarkStart w:id="0" w:name="_GoBack"/>
      <w:bookmarkEnd w:id="0"/>
    </w:p>
    <w:sectPr w:rsidR="002E3E43" w:rsidRPr="002E3E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02AF6" w14:textId="77777777" w:rsidR="002E3E43" w:rsidRDefault="002E3E43" w:rsidP="00E71FC3">
      <w:pPr>
        <w:spacing w:after="0" w:line="240" w:lineRule="auto"/>
      </w:pPr>
      <w:r>
        <w:separator/>
      </w:r>
    </w:p>
  </w:endnote>
  <w:endnote w:type="continuationSeparator" w:id="0">
    <w:p w14:paraId="2B81A5A7" w14:textId="77777777" w:rsidR="002E3E43" w:rsidRDefault="002E3E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637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CA9DB" w14:textId="77777777" w:rsidR="002E3E43" w:rsidRDefault="002E3E43" w:rsidP="00E71FC3">
      <w:pPr>
        <w:spacing w:after="0" w:line="240" w:lineRule="auto"/>
      </w:pPr>
      <w:r>
        <w:separator/>
      </w:r>
    </w:p>
  </w:footnote>
  <w:footnote w:type="continuationSeparator" w:id="0">
    <w:p w14:paraId="75F58C68" w14:textId="77777777" w:rsidR="002E3E43" w:rsidRDefault="002E3E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E43"/>
    <w:rsid w:val="001A7C09"/>
    <w:rsid w:val="002E3E4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B02F7"/>
  <w15:chartTrackingRefBased/>
  <w15:docId w15:val="{906F1907-8F04-40E4-BA9C-326F70DD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2019-06-30T20:24:00Z</dcterms:created>
  <dcterms:modified xsi:type="dcterms:W3CDTF">2019-06-30T20:26:00Z</dcterms:modified>
</cp:coreProperties>
</file>